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B1FAD" w14:textId="77777777" w:rsidR="004C3048" w:rsidRDefault="004C3048" w:rsidP="004C304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BYNGLEY</w:t>
      </w:r>
      <w:r>
        <w:rPr>
          <w:rFonts w:ascii="Times New Roman" w:hAnsi="Times New Roman" w:cs="Times New Roman"/>
        </w:rPr>
        <w:t xml:space="preserve">       (fl.1484)</w:t>
      </w:r>
    </w:p>
    <w:p w14:paraId="4EEB22C9" w14:textId="77777777" w:rsidR="004C3048" w:rsidRDefault="004C3048" w:rsidP="004C304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Claypole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14:paraId="2DA26B49" w14:textId="77777777" w:rsidR="004C3048" w:rsidRDefault="004C3048" w:rsidP="004C304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4AFAA96F" w14:textId="77777777" w:rsidR="004C3048" w:rsidRDefault="004C3048" w:rsidP="004C304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D42DFF8" w14:textId="77777777" w:rsidR="004C3048" w:rsidRDefault="004C3048" w:rsidP="004C304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Penythorn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</w:t>
      </w:r>
    </w:p>
    <w:p w14:paraId="5996DBFF" w14:textId="77777777" w:rsidR="004C3048" w:rsidRDefault="004C3048" w:rsidP="004C3048">
      <w:pPr>
        <w:tabs>
          <w:tab w:val="left" w:pos="720"/>
          <w:tab w:val="left" w:pos="1440"/>
        </w:tabs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  <w:r>
        <w:rPr>
          <w:rFonts w:ascii="Times New Roman" w:hAnsi="Times New Roman" w:cs="Times New Roman"/>
        </w:rPr>
        <w:t xml:space="preserve"> of Newark, Nottinghamshire(q.v.), John </w:t>
      </w:r>
      <w:proofErr w:type="spellStart"/>
      <w:r>
        <w:rPr>
          <w:rFonts w:ascii="Times New Roman" w:hAnsi="Times New Roman" w:cs="Times New Roman"/>
        </w:rPr>
        <w:t>Hobbys</w:t>
      </w:r>
      <w:proofErr w:type="spellEnd"/>
      <w:r>
        <w:rPr>
          <w:rFonts w:ascii="Times New Roman" w:hAnsi="Times New Roman" w:cs="Times New Roman"/>
        </w:rPr>
        <w:t xml:space="preserve"> of Langford, Nottinghamshire(q.v.) and Nicholas Fox of </w:t>
      </w:r>
      <w:proofErr w:type="spellStart"/>
      <w:r>
        <w:rPr>
          <w:rFonts w:ascii="Times New Roman" w:hAnsi="Times New Roman" w:cs="Times New Roman"/>
        </w:rPr>
        <w:t>Torksey</w:t>
      </w:r>
      <w:proofErr w:type="spellEnd"/>
      <w:r>
        <w:rPr>
          <w:rFonts w:ascii="Times New Roman" w:hAnsi="Times New Roman" w:cs="Times New Roman"/>
        </w:rPr>
        <w:t>, Lincolnshire(q.v.).</w:t>
      </w:r>
    </w:p>
    <w:p w14:paraId="0B82BA9A" w14:textId="77777777" w:rsidR="004C3048" w:rsidRDefault="004C3048" w:rsidP="004C304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42B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13D6E2D" w14:textId="77777777" w:rsidR="004C3048" w:rsidRDefault="004C3048" w:rsidP="004C304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1CB89216" w14:textId="77777777" w:rsidR="004C3048" w:rsidRDefault="004C3048" w:rsidP="004C304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FC91262" w14:textId="77777777" w:rsidR="004C3048" w:rsidRDefault="004C3048" w:rsidP="004C304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September 2018</w:t>
      </w:r>
    </w:p>
    <w:p w14:paraId="7EF54984" w14:textId="77777777" w:rsidR="006B2F86" w:rsidRPr="00E71FC3" w:rsidRDefault="004C304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51E3F" w14:textId="77777777" w:rsidR="004C3048" w:rsidRDefault="004C3048" w:rsidP="00E71FC3">
      <w:r>
        <w:separator/>
      </w:r>
    </w:p>
  </w:endnote>
  <w:endnote w:type="continuationSeparator" w:id="0">
    <w:p w14:paraId="044AD59B" w14:textId="77777777" w:rsidR="004C3048" w:rsidRDefault="004C304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FB1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24DE8" w14:textId="77777777" w:rsidR="004C3048" w:rsidRDefault="004C3048" w:rsidP="00E71FC3">
      <w:r>
        <w:separator/>
      </w:r>
    </w:p>
  </w:footnote>
  <w:footnote w:type="continuationSeparator" w:id="0">
    <w:p w14:paraId="09C4AC10" w14:textId="77777777" w:rsidR="004C3048" w:rsidRDefault="004C304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48"/>
    <w:rsid w:val="001A7C09"/>
    <w:rsid w:val="004C304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E5DBE"/>
  <w15:chartTrackingRefBased/>
  <w15:docId w15:val="{EC3AFB60-C31C-4043-AE8C-F3995693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304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C30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2018-10-10T20:37:00Z</dcterms:created>
  <dcterms:modified xsi:type="dcterms:W3CDTF">2018-10-10T20:37:00Z</dcterms:modified>
</cp:coreProperties>
</file>